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B9" w:rsidRDefault="00A630B9" w:rsidP="00F23ADD">
      <w:pPr>
        <w:spacing w:after="0"/>
        <w:jc w:val="center"/>
        <w:rPr>
          <w:b/>
          <w:bCs/>
          <w:caps/>
          <w:sz w:val="24"/>
          <w:szCs w:val="24"/>
          <w:lang w:eastAsia="ru-RU"/>
        </w:rPr>
      </w:pPr>
      <w:r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A630B9" w:rsidRDefault="00A630B9" w:rsidP="00F23ADD">
      <w:pPr>
        <w:spacing w:after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A630B9" w:rsidRDefault="00A630B9" w:rsidP="00F23ADD">
      <w:pPr>
        <w:spacing w:before="120" w:after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630B9" w:rsidRDefault="00A630B9" w:rsidP="00F23ADD">
      <w:pPr>
        <w:rPr>
          <w:b/>
          <w:bCs/>
          <w:spacing w:val="40"/>
          <w:lang w:eastAsia="ru-RU"/>
        </w:rPr>
      </w:pPr>
    </w:p>
    <w:p w:rsidR="00A630B9" w:rsidRPr="00E333C8" w:rsidRDefault="00A630B9" w:rsidP="00F23ADD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 09.06.2021  №133</w:t>
      </w:r>
    </w:p>
    <w:p w:rsidR="00A630B9" w:rsidRPr="00E333C8" w:rsidRDefault="00A630B9" w:rsidP="00F23ADD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333C8"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A630B9" w:rsidRDefault="00A630B9" w:rsidP="00F23ADD">
      <w:pPr>
        <w:pStyle w:val="ConsPlusTitle"/>
        <w:widowControl/>
        <w:ind w:right="539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 внесении изменений и дополнений в постановление администрации Унечского района Брянской области от 02.06.2017г. №166 «</w:t>
      </w:r>
      <w:r w:rsidRPr="003966DD">
        <w:rPr>
          <w:b w:val="0"/>
          <w:bCs w:val="0"/>
          <w:sz w:val="28"/>
          <w:szCs w:val="28"/>
        </w:rPr>
        <w:t xml:space="preserve">Об утверждении Порядка  формирования  и ведения реестра источников доходов бюджета муниципального образования </w:t>
      </w:r>
      <w:r>
        <w:rPr>
          <w:b w:val="0"/>
          <w:bCs w:val="0"/>
          <w:sz w:val="28"/>
          <w:szCs w:val="28"/>
        </w:rPr>
        <w:t xml:space="preserve">«Унечский муниципальный район», </w:t>
      </w:r>
      <w:r w:rsidRPr="003966DD">
        <w:rPr>
          <w:b w:val="0"/>
          <w:bCs w:val="0"/>
          <w:sz w:val="28"/>
          <w:szCs w:val="28"/>
        </w:rPr>
        <w:t xml:space="preserve">муниципального образования </w:t>
      </w:r>
      <w:r>
        <w:rPr>
          <w:b w:val="0"/>
          <w:bCs w:val="0"/>
          <w:sz w:val="28"/>
          <w:szCs w:val="28"/>
        </w:rPr>
        <w:t>«Унечское городское поселение»</w:t>
      </w:r>
    </w:p>
    <w:p w:rsidR="00A630B9" w:rsidRPr="003966DD" w:rsidRDefault="00A630B9" w:rsidP="00F23ADD">
      <w:pPr>
        <w:pStyle w:val="ConsPlusTitle"/>
        <w:widowControl/>
        <w:ind w:right="5394"/>
        <w:jc w:val="both"/>
        <w:rPr>
          <w:b w:val="0"/>
          <w:bCs w:val="0"/>
          <w:sz w:val="28"/>
          <w:szCs w:val="28"/>
        </w:rPr>
      </w:pPr>
    </w:p>
    <w:p w:rsidR="00A630B9" w:rsidRPr="00E333C8" w:rsidRDefault="00A630B9" w:rsidP="00F23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4612">
        <w:rPr>
          <w:rFonts w:ascii="Times New Roman" w:hAnsi="Times New Roman" w:cs="Times New Roman"/>
          <w:sz w:val="24"/>
          <w:szCs w:val="24"/>
        </w:rPr>
        <w:t>В соответствии  со статьями 47.1, 184.2, пунктом 1 статьи 160.1  Бюджетного кодекса Российской Федерации, пунктом 5 постановлением Правительства Российской Федерации от 31.08.2016г. №868 «О порядке  формирования  и ведения реестра источник</w:t>
      </w:r>
      <w:r w:rsidRPr="00E333C8">
        <w:rPr>
          <w:rFonts w:ascii="Times New Roman" w:hAnsi="Times New Roman" w:cs="Times New Roman"/>
          <w:sz w:val="24"/>
          <w:szCs w:val="24"/>
        </w:rPr>
        <w:t>ов доходов Российской Федерации»</w:t>
      </w:r>
    </w:p>
    <w:p w:rsidR="00A630B9" w:rsidRPr="00E333C8" w:rsidRDefault="00A630B9" w:rsidP="00F23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A630B9" w:rsidRPr="00E333C8" w:rsidRDefault="00A630B9" w:rsidP="00F23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630B9" w:rsidRPr="00E333C8" w:rsidRDefault="00A630B9" w:rsidP="00F23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30B9" w:rsidRPr="00E333C8" w:rsidRDefault="00A630B9" w:rsidP="00F23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>1.Внести в Порядок  формирования  и ведения реестра источников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3C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A91EF9">
        <w:rPr>
          <w:rFonts w:ascii="Times New Roman" w:hAnsi="Times New Roman" w:cs="Times New Roman"/>
          <w:sz w:val="24"/>
          <w:szCs w:val="24"/>
        </w:rPr>
        <w:t>«Унечский муниципальный район», муниципального образования «Унечское городское поселение»,</w:t>
      </w:r>
      <w:r w:rsidRPr="00E333C8">
        <w:rPr>
          <w:rFonts w:ascii="Times New Roman" w:hAnsi="Times New Roman" w:cs="Times New Roman"/>
          <w:sz w:val="24"/>
          <w:szCs w:val="24"/>
        </w:rPr>
        <w:t xml:space="preserve"> утвержденный постановлением администрации </w:t>
      </w:r>
      <w:r w:rsidRPr="003C12E8">
        <w:rPr>
          <w:rFonts w:ascii="Times New Roman" w:hAnsi="Times New Roman" w:cs="Times New Roman"/>
          <w:sz w:val="24"/>
          <w:szCs w:val="24"/>
        </w:rPr>
        <w:t>Унечского района Брянской области от 02.06.2017г. №166</w:t>
      </w:r>
      <w:r w:rsidRPr="00E333C8">
        <w:rPr>
          <w:rFonts w:ascii="Times New Roman" w:hAnsi="Times New Roman" w:cs="Times New Roman"/>
          <w:sz w:val="24"/>
          <w:szCs w:val="24"/>
        </w:rPr>
        <w:t>следующие изменения и дополнения:</w:t>
      </w:r>
    </w:p>
    <w:p w:rsidR="00A630B9" w:rsidRPr="00A8458C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sz w:val="24"/>
          <w:szCs w:val="24"/>
        </w:rPr>
        <w:tab/>
      </w:r>
      <w:r w:rsidRPr="00A8458C">
        <w:rPr>
          <w:rFonts w:ascii="Times New Roman" w:hAnsi="Times New Roman" w:cs="Times New Roman"/>
          <w:sz w:val="24"/>
          <w:szCs w:val="24"/>
        </w:rPr>
        <w:t>1.1.По тексту слова   «муниципальное образование «Унечский муниципальный район», заменить  словами «Унечский муниципальный район Брянской области»;</w:t>
      </w:r>
    </w:p>
    <w:p w:rsidR="00A630B9" w:rsidRPr="00A8458C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58C">
        <w:rPr>
          <w:rFonts w:ascii="Times New Roman" w:hAnsi="Times New Roman" w:cs="Times New Roman"/>
          <w:sz w:val="24"/>
          <w:szCs w:val="24"/>
        </w:rPr>
        <w:tab/>
        <w:t>1.2.По тексту слова «муниципальное образование «Унечское городское  поселение»,  заменить  словами «Унечское городское поселение  Унечского муниципального района Брянской области»;</w:t>
      </w:r>
    </w:p>
    <w:p w:rsidR="00A630B9" w:rsidRPr="00E333C8" w:rsidRDefault="00A630B9" w:rsidP="00F23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>1.3.Подпункт «л» пункта 10 изложить в следующей редакции:</w:t>
      </w:r>
    </w:p>
    <w:p w:rsidR="00A630B9" w:rsidRPr="00E333C8" w:rsidRDefault="00A630B9" w:rsidP="00F23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ab/>
        <w:t>«л)показатели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бюджета.».</w:t>
      </w:r>
    </w:p>
    <w:p w:rsidR="00A630B9" w:rsidRPr="00E333C8" w:rsidRDefault="00A630B9" w:rsidP="00F23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>1.4.Пункт 14 изложить в следующей редакции:</w:t>
      </w:r>
    </w:p>
    <w:p w:rsidR="00A630B9" w:rsidRPr="00E333C8" w:rsidRDefault="00A630B9" w:rsidP="00F23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ab/>
        <w:t>«</w:t>
      </w:r>
      <w:r w:rsidRPr="00E333C8">
        <w:rPr>
          <w:rFonts w:ascii="Times New Roman" w:hAnsi="Times New Roman" w:cs="Times New Roman"/>
          <w:color w:val="000000"/>
          <w:sz w:val="24"/>
          <w:szCs w:val="24"/>
        </w:rPr>
        <w:t xml:space="preserve">14.Информация, указанная в подпунктах </w:t>
      </w:r>
      <w:hyperlink w:anchor="Par58" w:history="1">
        <w:r w:rsidRPr="00E333C8">
          <w:rPr>
            <w:rFonts w:ascii="Times New Roman" w:hAnsi="Times New Roman" w:cs="Times New Roman"/>
            <w:color w:val="000000"/>
            <w:sz w:val="24"/>
            <w:szCs w:val="24"/>
          </w:rPr>
          <w:t>«е»</w:t>
        </w:r>
      </w:hyperlink>
      <w:r w:rsidRPr="00E333C8">
        <w:rPr>
          <w:rFonts w:ascii="Times New Roman" w:hAnsi="Times New Roman" w:cs="Times New Roman"/>
          <w:color w:val="000000"/>
          <w:sz w:val="24"/>
          <w:szCs w:val="24"/>
        </w:rPr>
        <w:t xml:space="preserve"> и «и» пункта </w:t>
      </w:r>
      <w:hyperlink w:anchor="Par61" w:history="1">
        <w:r w:rsidRPr="00E333C8">
          <w:rPr>
            <w:rFonts w:ascii="Times New Roman" w:hAnsi="Times New Roman" w:cs="Times New Roman"/>
            <w:color w:val="000000"/>
            <w:sz w:val="24"/>
            <w:szCs w:val="24"/>
          </w:rPr>
          <w:t>10</w:t>
        </w:r>
      </w:hyperlink>
      <w:r w:rsidRPr="00E333C8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Порядка, формируется и ведется на основании прогнозов поступления доходов бюджета, информация, указанная в подпунктах </w:t>
      </w:r>
      <w:hyperlink w:anchor="Par58" w:history="1">
        <w:r w:rsidRPr="00E333C8">
          <w:rPr>
            <w:rFonts w:ascii="Times New Roman" w:hAnsi="Times New Roman" w:cs="Times New Roman"/>
            <w:color w:val="000000"/>
            <w:sz w:val="24"/>
            <w:szCs w:val="24"/>
          </w:rPr>
          <w:t>«ж»</w:t>
        </w:r>
      </w:hyperlink>
      <w:r w:rsidRPr="00E333C8">
        <w:rPr>
          <w:rFonts w:ascii="Times New Roman" w:hAnsi="Times New Roman" w:cs="Times New Roman"/>
          <w:color w:val="000000"/>
          <w:sz w:val="24"/>
          <w:szCs w:val="24"/>
        </w:rPr>
        <w:t xml:space="preserve"> и «з» пункта </w:t>
      </w:r>
      <w:hyperlink w:anchor="Par61" w:history="1">
        <w:r w:rsidRPr="00E333C8">
          <w:rPr>
            <w:rFonts w:ascii="Times New Roman" w:hAnsi="Times New Roman" w:cs="Times New Roman"/>
            <w:color w:val="000000"/>
            <w:sz w:val="24"/>
            <w:szCs w:val="24"/>
          </w:rPr>
          <w:t>10</w:t>
        </w:r>
      </w:hyperlink>
      <w:r w:rsidRPr="00E333C8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Порядка, формируется и ведется на основании решения о бюджете.</w:t>
      </w:r>
      <w:r w:rsidRPr="00E333C8">
        <w:rPr>
          <w:rFonts w:ascii="Times New Roman" w:hAnsi="Times New Roman" w:cs="Times New Roman"/>
          <w:sz w:val="24"/>
          <w:szCs w:val="24"/>
        </w:rPr>
        <w:t>».</w:t>
      </w:r>
    </w:p>
    <w:p w:rsidR="00A630B9" w:rsidRPr="00E333C8" w:rsidRDefault="00A630B9" w:rsidP="00F23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>1.5.Пункт 16 изложить в следующей редакции:</w:t>
      </w:r>
    </w:p>
    <w:p w:rsidR="00A630B9" w:rsidRPr="00E333C8" w:rsidRDefault="00A630B9" w:rsidP="00F23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 xml:space="preserve">   «</w:t>
      </w:r>
      <w:r w:rsidRPr="00E333C8">
        <w:rPr>
          <w:rFonts w:ascii="Times New Roman" w:hAnsi="Times New Roman" w:cs="Times New Roman"/>
          <w:color w:val="000000"/>
          <w:sz w:val="24"/>
          <w:szCs w:val="24"/>
        </w:rPr>
        <w:t xml:space="preserve">16.Информация, указанная в </w:t>
      </w:r>
      <w:hyperlink w:anchor="Par62" w:history="1">
        <w:r w:rsidRPr="00E333C8">
          <w:rPr>
            <w:rFonts w:ascii="Times New Roman" w:hAnsi="Times New Roman" w:cs="Times New Roman"/>
            <w:color w:val="000000"/>
            <w:sz w:val="24"/>
            <w:szCs w:val="24"/>
          </w:rPr>
          <w:t xml:space="preserve">подпункте "к" пункта </w:t>
        </w:r>
      </w:hyperlink>
      <w:r w:rsidRPr="00E333C8">
        <w:rPr>
          <w:rFonts w:ascii="Times New Roman" w:hAnsi="Times New Roman" w:cs="Times New Roman"/>
          <w:color w:val="000000"/>
          <w:sz w:val="24"/>
          <w:szCs w:val="24"/>
        </w:rPr>
        <w:t>10 настоящего Порядка, формируется на основании соответствующих сведений реестра источников доходов Российской Федерации, формируемого в порядке установленном Министерством финансов Российской Федерации.</w:t>
      </w:r>
      <w:r w:rsidRPr="00E333C8">
        <w:rPr>
          <w:rFonts w:ascii="Times New Roman" w:hAnsi="Times New Roman" w:cs="Times New Roman"/>
          <w:sz w:val="24"/>
          <w:szCs w:val="24"/>
        </w:rPr>
        <w:t>».</w:t>
      </w:r>
    </w:p>
    <w:p w:rsidR="00A630B9" w:rsidRPr="00E333C8" w:rsidRDefault="00A630B9" w:rsidP="00F23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 xml:space="preserve">  1.6.Абзац 2 пункта 21 изложить в следующей редакции:</w:t>
      </w:r>
    </w:p>
    <w:p w:rsidR="00A630B9" w:rsidRDefault="00A630B9" w:rsidP="00F23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3C8">
        <w:rPr>
          <w:rFonts w:ascii="Times New Roman" w:hAnsi="Times New Roman" w:cs="Times New Roman"/>
          <w:sz w:val="24"/>
          <w:szCs w:val="24"/>
        </w:rPr>
        <w:t xml:space="preserve">  «</w:t>
      </w:r>
      <w:r w:rsidRPr="00E333C8">
        <w:rPr>
          <w:rFonts w:ascii="Times New Roman" w:hAnsi="Times New Roman" w:cs="Times New Roman"/>
          <w:color w:val="000000"/>
          <w:sz w:val="24"/>
          <w:szCs w:val="24"/>
        </w:rPr>
        <w:t>1-й, 2-й, 3-й, 4-й, 5-й разряды - коды группы дохода, подгруппы дохода и элемента дохода кода вида доходов бюджетов классификации доходов бюджета, соответствующие источнику дохода бюджета;</w:t>
      </w:r>
      <w:r w:rsidRPr="00E333C8">
        <w:rPr>
          <w:rFonts w:ascii="Times New Roman" w:hAnsi="Times New Roman" w:cs="Times New Roman"/>
          <w:sz w:val="24"/>
          <w:szCs w:val="24"/>
        </w:rPr>
        <w:t>».</w:t>
      </w:r>
    </w:p>
    <w:p w:rsidR="00A630B9" w:rsidRPr="00E23A2F" w:rsidRDefault="00A630B9" w:rsidP="00F23ADD">
      <w:pPr>
        <w:pStyle w:val="ListParagraph"/>
        <w:ind w:left="0" w:firstLine="709"/>
        <w:jc w:val="both"/>
      </w:pPr>
      <w:r w:rsidRPr="00E23A2F">
        <w:t>2.Опубликовать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 w:rsidRPr="003A1E7F">
        <w:t>.</w:t>
      </w:r>
    </w:p>
    <w:p w:rsidR="00A630B9" w:rsidRPr="00E23A2F" w:rsidRDefault="00A630B9" w:rsidP="00F23A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A2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A2F">
        <w:rPr>
          <w:rFonts w:ascii="Times New Roman" w:hAnsi="Times New Roman" w:cs="Times New Roman"/>
          <w:sz w:val="24"/>
          <w:szCs w:val="24"/>
        </w:rPr>
        <w:t>Данное постановление вступает в силу с момента его подписания.</w:t>
      </w:r>
    </w:p>
    <w:p w:rsidR="00A630B9" w:rsidRDefault="00A630B9" w:rsidP="00F23ADD">
      <w:pPr>
        <w:pStyle w:val="ListParagraph"/>
        <w:ind w:left="0" w:firstLine="709"/>
        <w:jc w:val="both"/>
      </w:pPr>
      <w:r w:rsidRPr="00A8458C">
        <w:t>4.Контроль за исполнением постановления оставляю за собой.</w:t>
      </w:r>
    </w:p>
    <w:p w:rsidR="00A630B9" w:rsidRPr="00A8458C" w:rsidRDefault="00A630B9" w:rsidP="00F23ADD">
      <w:pPr>
        <w:pStyle w:val="ListParagraph"/>
        <w:ind w:left="0" w:firstLine="709"/>
        <w:jc w:val="both"/>
      </w:pPr>
    </w:p>
    <w:p w:rsidR="00A630B9" w:rsidRPr="00E23A2F" w:rsidRDefault="00A630B9" w:rsidP="00F23ADD">
      <w:pPr>
        <w:pStyle w:val="ListParagraph"/>
        <w:ind w:left="0"/>
      </w:pPr>
    </w:p>
    <w:p w:rsidR="00A630B9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6D4D93">
        <w:rPr>
          <w:rFonts w:ascii="Times New Roman" w:hAnsi="Times New Roman" w:cs="Times New Roman"/>
          <w:sz w:val="24"/>
          <w:szCs w:val="24"/>
        </w:rPr>
        <w:t>района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A27C2A">
        <w:rPr>
          <w:rFonts w:ascii="Times New Roman" w:hAnsi="Times New Roman" w:cs="Times New Roman"/>
          <w:sz w:val="24"/>
          <w:szCs w:val="24"/>
        </w:rPr>
        <w:t>А.М. Кусков</w:t>
      </w:r>
    </w:p>
    <w:p w:rsidR="00A630B9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F23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30B9" w:rsidRPr="003966DD" w:rsidRDefault="00A630B9" w:rsidP="00F23A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30B9" w:rsidRPr="003966DD" w:rsidRDefault="00A630B9" w:rsidP="00F23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0B9" w:rsidRPr="003966DD" w:rsidRDefault="00A630B9" w:rsidP="00F23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0B9" w:rsidRDefault="00A630B9" w:rsidP="00F23ADD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630B9" w:rsidRDefault="00A630B9" w:rsidP="00F23ADD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Default="00A630B9" w:rsidP="00AD0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0B9" w:rsidRPr="00312F91" w:rsidRDefault="00A630B9" w:rsidP="000002E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A630B9" w:rsidRPr="00312F91" w:rsidSect="00D24612">
      <w:pgSz w:w="11906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2CB"/>
    <w:rsid w:val="000002E4"/>
    <w:rsid w:val="000600D8"/>
    <w:rsid w:val="000662CB"/>
    <w:rsid w:val="00112769"/>
    <w:rsid w:val="00196DA3"/>
    <w:rsid w:val="001A0199"/>
    <w:rsid w:val="002640A5"/>
    <w:rsid w:val="002A38D6"/>
    <w:rsid w:val="002A731B"/>
    <w:rsid w:val="002C0465"/>
    <w:rsid w:val="00312F91"/>
    <w:rsid w:val="00376B48"/>
    <w:rsid w:val="003966DD"/>
    <w:rsid w:val="003A1E7F"/>
    <w:rsid w:val="003C12E8"/>
    <w:rsid w:val="003E436B"/>
    <w:rsid w:val="00484026"/>
    <w:rsid w:val="00491FFD"/>
    <w:rsid w:val="004A2045"/>
    <w:rsid w:val="004C725A"/>
    <w:rsid w:val="004F1396"/>
    <w:rsid w:val="00507509"/>
    <w:rsid w:val="0051105A"/>
    <w:rsid w:val="005926F0"/>
    <w:rsid w:val="00635FA2"/>
    <w:rsid w:val="0064397B"/>
    <w:rsid w:val="006B6743"/>
    <w:rsid w:val="006D4D93"/>
    <w:rsid w:val="006E39D7"/>
    <w:rsid w:val="00712DA1"/>
    <w:rsid w:val="00724EBF"/>
    <w:rsid w:val="00731C02"/>
    <w:rsid w:val="00743B7F"/>
    <w:rsid w:val="007F1F21"/>
    <w:rsid w:val="0080486A"/>
    <w:rsid w:val="008374B0"/>
    <w:rsid w:val="0085478F"/>
    <w:rsid w:val="008755C5"/>
    <w:rsid w:val="008E70D6"/>
    <w:rsid w:val="008F0B5A"/>
    <w:rsid w:val="00912533"/>
    <w:rsid w:val="00940E36"/>
    <w:rsid w:val="00944E40"/>
    <w:rsid w:val="00953D72"/>
    <w:rsid w:val="009671D7"/>
    <w:rsid w:val="00982E73"/>
    <w:rsid w:val="009E4DE1"/>
    <w:rsid w:val="00A25186"/>
    <w:rsid w:val="00A27C2A"/>
    <w:rsid w:val="00A46AA5"/>
    <w:rsid w:val="00A56C1C"/>
    <w:rsid w:val="00A630B9"/>
    <w:rsid w:val="00A8458C"/>
    <w:rsid w:val="00A91EF9"/>
    <w:rsid w:val="00AD091E"/>
    <w:rsid w:val="00AD7663"/>
    <w:rsid w:val="00AF43A1"/>
    <w:rsid w:val="00BF3EB6"/>
    <w:rsid w:val="00BF7090"/>
    <w:rsid w:val="00C445E7"/>
    <w:rsid w:val="00C51E69"/>
    <w:rsid w:val="00CE53C5"/>
    <w:rsid w:val="00CF4C71"/>
    <w:rsid w:val="00D1764A"/>
    <w:rsid w:val="00D23F01"/>
    <w:rsid w:val="00D24612"/>
    <w:rsid w:val="00D84E4F"/>
    <w:rsid w:val="00D94409"/>
    <w:rsid w:val="00E16169"/>
    <w:rsid w:val="00E2206C"/>
    <w:rsid w:val="00E23A2F"/>
    <w:rsid w:val="00E333C8"/>
    <w:rsid w:val="00E73E81"/>
    <w:rsid w:val="00EA6457"/>
    <w:rsid w:val="00EE5BE4"/>
    <w:rsid w:val="00F11054"/>
    <w:rsid w:val="00F23ADD"/>
    <w:rsid w:val="00F7400C"/>
    <w:rsid w:val="00F8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E7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53D72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53D72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D72"/>
    <w:rPr>
      <w:rFonts w:ascii="Arial Narrow" w:hAnsi="Arial Narrow" w:cs="Arial Narrow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966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396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73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D091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843</TotalTime>
  <Pages>2</Pages>
  <Words>459</Words>
  <Characters>2622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44</cp:revision>
  <cp:lastPrinted>2021-06-04T08:56:00Z</cp:lastPrinted>
  <dcterms:created xsi:type="dcterms:W3CDTF">2017-05-11T11:41:00Z</dcterms:created>
  <dcterms:modified xsi:type="dcterms:W3CDTF">2021-06-11T08:55:00Z</dcterms:modified>
</cp:coreProperties>
</file>